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28.02.2017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0173B0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173B0" w:rsidRPr="008978B2" w:rsidRDefault="000173B0" w:rsidP="00D7633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173B0" w:rsidRDefault="000173B0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173B0" w:rsidRPr="008978B2" w:rsidRDefault="000173B0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173B0" w:rsidRPr="00AC0C2A" w:rsidRDefault="000173B0" w:rsidP="0047554E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RAKAMLARDAN RESİM YAPTIK 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>’’ isimli matematik etkinliği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0173B0" w:rsidRPr="008978B2" w:rsidRDefault="000173B0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173B0" w:rsidRPr="008978B2" w:rsidRDefault="000173B0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173B0" w:rsidRDefault="000173B0" w:rsidP="00D76339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0173B0" w:rsidRDefault="000173B0" w:rsidP="00D76339">
      <w:r>
        <w:t>*</w:t>
      </w:r>
    </w:p>
    <w:p w:rsidR="000173B0" w:rsidRPr="00D76339" w:rsidRDefault="000173B0" w:rsidP="00D76339"/>
    <w:p w:rsidR="000173B0" w:rsidRDefault="000173B0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0173B0" w:rsidRDefault="000173B0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0173B0" w:rsidRPr="00D76339" w:rsidRDefault="000173B0" w:rsidP="00D7633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76339">
        <w:rPr>
          <w:rFonts w:ascii="Comic Sans MS" w:hAnsi="Comic Sans MS"/>
          <w:b/>
          <w:sz w:val="20"/>
          <w:szCs w:val="20"/>
        </w:rPr>
        <w:t>ETKİNLİK PLANI</w:t>
      </w:r>
    </w:p>
    <w:p w:rsidR="000173B0" w:rsidRPr="00D76339" w:rsidRDefault="000173B0" w:rsidP="00D7633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RAKAMLARDAN RESİM YAPTIK</w:t>
      </w:r>
    </w:p>
    <w:p w:rsidR="000173B0" w:rsidRPr="00D76339" w:rsidRDefault="000173B0" w:rsidP="00D76339">
      <w:pPr>
        <w:pStyle w:val="NoSpacing"/>
        <w:rPr>
          <w:rFonts w:ascii="Comic Sans MS" w:hAnsi="Comic Sans MS"/>
          <w:bCs/>
          <w:sz w:val="20"/>
          <w:szCs w:val="20"/>
        </w:rPr>
      </w:pPr>
      <w:r w:rsidRPr="00D76339">
        <w:rPr>
          <w:rFonts w:ascii="Comic Sans MS" w:hAnsi="Comic Sans MS"/>
          <w:bCs/>
          <w:sz w:val="20"/>
          <w:szCs w:val="20"/>
        </w:rPr>
        <w:t xml:space="preserve">Etkinlik Türü      : </w:t>
      </w:r>
      <w:r>
        <w:rPr>
          <w:rStyle w:val="Strong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 xml:space="preserve"> </w:t>
      </w:r>
      <w:r w:rsidRPr="005B42F5"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matematik Etkinliği (bireysel)</w:t>
      </w:r>
    </w:p>
    <w:p w:rsidR="000173B0" w:rsidRPr="00D76339" w:rsidRDefault="000173B0" w:rsidP="00D76339">
      <w:pPr>
        <w:pStyle w:val="NoSpacing"/>
        <w:rPr>
          <w:rFonts w:ascii="Comic Sans MS" w:hAnsi="Comic Sans MS"/>
          <w:bCs/>
          <w:sz w:val="20"/>
          <w:szCs w:val="20"/>
        </w:rPr>
      </w:pPr>
      <w:r w:rsidRPr="00D76339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0173B0" w:rsidRPr="00BB3A48" w:rsidRDefault="000173B0" w:rsidP="00D7633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1.15pt;margin-top:369.9pt;width:320.25pt;height:6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0173B0" w:rsidRPr="00AE492A" w:rsidRDefault="000173B0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0173B0" w:rsidRPr="007706DB" w:rsidRDefault="000173B0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1.15pt;margin-top:320.4pt;width:312.75pt;height:33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0173B0" w:rsidRDefault="000173B0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1.15pt;margin-top:242.4pt;width:312.7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0173B0" w:rsidRPr="0035183A" w:rsidRDefault="000173B0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53618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Rakam kartları</w:t>
                  </w:r>
                  <w:r w:rsidRPr="0035183A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-kuklalar</w:t>
                  </w:r>
                </w:p>
                <w:p w:rsidR="000173B0" w:rsidRPr="00057203" w:rsidRDefault="000173B0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</w:p>
                <w:p w:rsidR="000173B0" w:rsidRDefault="000173B0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427D8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Sayı kavramı</w:t>
                  </w:r>
                </w:p>
                <w:p w:rsidR="000173B0" w:rsidRPr="00447DD7" w:rsidRDefault="000173B0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0173B0" w:rsidRPr="00436F22" w:rsidRDefault="000173B0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9" type="#_x0000_t202" style="position:absolute;margin-left:-2.6pt;margin-top:8.55pt;width:316.5pt;height:221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0173B0" w:rsidRPr="00D76339" w:rsidRDefault="000173B0" w:rsidP="00536186">
                  <w:pPr>
                    <w:pStyle w:val="AralkYok1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173B0" w:rsidRPr="00D76339" w:rsidRDefault="000173B0" w:rsidP="00536186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pacing w:val="-3"/>
                      <w:sz w:val="20"/>
                      <w:szCs w:val="20"/>
                    </w:rPr>
                    <w:t>PSİKOMOTOR GELİŞİM</w:t>
                  </w:r>
                </w:p>
                <w:p w:rsidR="000173B0" w:rsidRPr="00D76339" w:rsidRDefault="000173B0" w:rsidP="00536186">
                  <w:pPr>
                    <w:pStyle w:val="AralkYok1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4.</w:t>
                  </w: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kas kullanımı gerektiren hareketleri yapar.</w:t>
                  </w:r>
                  <w:r>
                    <w:rPr>
                      <w:rFonts w:ascii="Comic Sans MS" w:hAnsi="Comic Sans MS"/>
                      <w:i/>
                      <w:spacing w:val="-2"/>
                      <w:sz w:val="20"/>
                      <w:szCs w:val="20"/>
                    </w:rPr>
                    <w:t xml:space="preserve"> </w:t>
                  </w:r>
                  <w:r w:rsidRPr="00D76339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Kalemi doğru</w:t>
                  </w:r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tutar, kalem kontrolünü sağlar</w:t>
                  </w:r>
                </w:p>
                <w:p w:rsidR="000173B0" w:rsidRPr="00D76339" w:rsidRDefault="000173B0" w:rsidP="00536186">
                  <w:pPr>
                    <w:pStyle w:val="AralkYok1"/>
                    <w:rPr>
                      <w:rFonts w:ascii="Comic Sans MS" w:hAnsi="Comic Sans MS"/>
                      <w:b/>
                      <w:spacing w:val="-3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pacing w:val="-3"/>
                      <w:sz w:val="20"/>
                      <w:szCs w:val="20"/>
                    </w:rPr>
                    <w:t>BİLİŞSEL GELİŞİM</w:t>
                  </w:r>
                </w:p>
                <w:p w:rsidR="000173B0" w:rsidRDefault="000173B0" w:rsidP="00536186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4.</w:t>
                  </w:r>
                  <w:r w:rsidRPr="00D76339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Nesneleri sayar. </w:t>
                  </w:r>
                </w:p>
                <w:p w:rsidR="000173B0" w:rsidRPr="00D76339" w:rsidRDefault="000173B0" w:rsidP="00536186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D76339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İleriye/geriye doğru birer birer ritmik sayar. Belirtilen sayı kadar nesneyi gösterir. Saydığı nesnelerin kaç tane olduğunu söyler. Sıra bildiren sayıyı söyler. 10’a kadar olan sayılar içerisinde bir sayıdan önc</w:t>
                  </w:r>
                  <w:r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>e ve sonra gelen sayıyı söyler.</w:t>
                  </w:r>
                </w:p>
                <w:p w:rsidR="000173B0" w:rsidRPr="00D76339" w:rsidRDefault="000173B0" w:rsidP="00536186">
                  <w:pPr>
                    <w:pStyle w:val="AralkYok1"/>
                    <w:rPr>
                      <w:rFonts w:ascii="Comic Sans MS" w:hAnsi="Comic Sans MS"/>
                      <w:b/>
                      <w:spacing w:val="-3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pacing w:val="-3"/>
                      <w:sz w:val="20"/>
                      <w:szCs w:val="20"/>
                    </w:rPr>
                    <w:t>DİL GELİŞİM</w:t>
                  </w:r>
                </w:p>
                <w:p w:rsidR="000173B0" w:rsidRDefault="000173B0" w:rsidP="00536186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D7633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2. Sesini uygun kullanır. </w:t>
                  </w:r>
                </w:p>
                <w:p w:rsidR="000173B0" w:rsidRPr="00D76339" w:rsidRDefault="000173B0" w:rsidP="00536186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D76339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Konuşurken/şarkı söylerken nefesini doğru kullanır. Konuşurken/şarkı söylerken sesinin tonun</w:t>
                  </w:r>
                  <w:r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u, hızını ve şiddetini ayarlar</w:t>
                  </w:r>
                </w:p>
                <w:p w:rsidR="000173B0" w:rsidRPr="00D76339" w:rsidRDefault="000173B0" w:rsidP="00536186">
                  <w:pPr>
                    <w:shd w:val="clear" w:color="auto" w:fill="FFFFFF"/>
                    <w:spacing w:after="0" w:line="240" w:lineRule="auto"/>
                    <w:rPr>
                      <w:rFonts w:ascii="Comic Sans MS" w:hAnsi="Comic Sans MS"/>
                      <w:bCs/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</w:pPr>
                </w:p>
                <w:p w:rsidR="000173B0" w:rsidRPr="00536186" w:rsidRDefault="000173B0" w:rsidP="005361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30" type="#_x0000_t202" style="position:absolute;margin-left:332.65pt;margin-top:8.55pt;width:399pt;height:430.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0173B0" w:rsidRPr="00D76339" w:rsidRDefault="000173B0" w:rsidP="00D76339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173B0" w:rsidRPr="00D76339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Öğretmen </w:t>
                  </w: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çocukların masalara geçmelerine rehberlik eder. Daha sonra birlikte “SAYILAR” isimli tekerlemeyi söyler.</w: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 xml:space="preserve">Bir iki, çayırdaki tilki    </w:t>
                  </w:r>
                </w:p>
                <w:p w:rsidR="000173B0" w:rsidRPr="00D76339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Birden ikiden, üçten dörtten</w: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 xml:space="preserve">Vallahi yenge ben yapmadım        </w:t>
                  </w:r>
                </w:p>
                <w:p w:rsidR="000173B0" w:rsidRPr="00D76339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Saydım seksen üç yüz doksan,</w: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 xml:space="preserve">Horoz yaptı, horozun selamını al çık   </w:t>
                  </w:r>
                </w:p>
                <w:p w:rsidR="000173B0" w:rsidRPr="00D76339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 xml:space="preserve"> Fon Fin fon.</w: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173B0" w:rsidRDefault="000173B0" w:rsidP="00314A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r w:rsidRPr="00D76339">
                    <w:rPr>
                      <w:rFonts w:ascii="Comic Sans MS" w:hAnsi="Comic Sans MS"/>
                      <w:sz w:val="20"/>
                      <w:szCs w:val="20"/>
                    </w:rPr>
                    <w:t>irkaç kez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çocuklarla birlikte tekerleme tekrar edildikten sonra  BOM oyunu oynanır. Çocuklar çember şeklinde otururlar, öğretmen ilk sayıyı söyleyerek oyunu başlatır.  1 – 2 – 3 – 4 – BOM / 1 – 2 – 3 – 4 – BOM ………………………. Şeklinde oyun devam eder. Her çocuk kendisine gelince ritmik olarak sayıyı söyler. Burada dikkat edilmesi gereken şudur: 5 asla söylenmez çünkü 5 sayısı yerine BOM denir. Sırasını şaşıran veya bom demeyi unutan oyundan çıkar. Sona kalanlar alkışlanır. </w:t>
                  </w:r>
                </w:p>
                <w:p w:rsidR="000173B0" w:rsidRDefault="000173B0" w:rsidP="00314A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173B0" w:rsidRDefault="000173B0" w:rsidP="00314A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Etkinlik masalarına geçilir kağıtlar ve boyalar dağıtılır. Rakamlardan resim çizme çalışmaları yapılır.</w:t>
                  </w:r>
                </w:p>
                <w:p w:rsidR="000173B0" w:rsidRDefault="000173B0" w:rsidP="00314A1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Örnek:</w: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67BA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7" type="#_x0000_t75" style="width:132pt;height:128.25pt;visibility:visible">
                        <v:imagedata r:id="rId7" o:title="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167BA1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Resim 2" o:spid="_x0000_i1028" type="#_x0000_t75" style="width:151.5pt;height:123pt;visibility:visible">
                        <v:imagedata r:id="rId8" o:title=""/>
                      </v:shape>
                    </w:pict>
                  </w:r>
                </w:p>
                <w:p w:rsidR="000173B0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173B0" w:rsidRPr="00D76339" w:rsidRDefault="000173B0" w:rsidP="00D7633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173B0" w:rsidRPr="00536186" w:rsidRDefault="000173B0" w:rsidP="0047554E">
                  <w:pPr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  <w:p w:rsidR="000173B0" w:rsidRPr="00536186" w:rsidRDefault="000173B0" w:rsidP="0047554E">
                  <w:pPr>
                    <w:pStyle w:val="NoSpacing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0173B0" w:rsidRDefault="000173B0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173B0" w:rsidRDefault="000173B0" w:rsidP="00427D8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27D8D">
        <w:rPr>
          <w:rFonts w:ascii="Comic Sans MS" w:hAnsi="Comic Sans MS"/>
          <w:sz w:val="20"/>
          <w:szCs w:val="20"/>
        </w:rPr>
        <w:t>Sen bir rakam olmak istesen hangisi olurdun?</w:t>
      </w:r>
    </w:p>
    <w:p w:rsidR="000173B0" w:rsidRDefault="000173B0" w:rsidP="005B42F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4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Sayılardan hangi figürleri çizdiniz?</w:t>
      </w:r>
    </w:p>
    <w:p w:rsidR="000173B0" w:rsidRPr="00427D8D" w:rsidRDefault="000173B0" w:rsidP="005B42F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4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hangi kurala çok dikkat ettiniz?</w:t>
      </w:r>
    </w:p>
    <w:p w:rsidR="000173B0" w:rsidRPr="00AE492A" w:rsidRDefault="000173B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E492A">
        <w:rPr>
          <w:rFonts w:ascii="Comic Sans MS" w:hAnsi="Comic Sans MS"/>
          <w:sz w:val="20"/>
          <w:szCs w:val="20"/>
        </w:rPr>
        <w:t>Eğitim seti 5.sayı/</w:t>
      </w:r>
      <w:r>
        <w:rPr>
          <w:rFonts w:ascii="Comic Sans MS" w:hAnsi="Comic Sans MS"/>
          <w:sz w:val="20"/>
          <w:szCs w:val="20"/>
        </w:rPr>
        <w:t>39</w:t>
      </w:r>
      <w:r w:rsidRPr="00AE492A">
        <w:rPr>
          <w:rFonts w:ascii="Comic Sans MS" w:hAnsi="Comic Sans MS"/>
          <w:sz w:val="20"/>
          <w:szCs w:val="20"/>
        </w:rPr>
        <w:t>. sayfa yönerge doğrultusunda yapılır</w:t>
      </w:r>
      <w:r w:rsidRPr="00AE492A">
        <w:rPr>
          <w:rFonts w:ascii="Comic Sans MS" w:hAnsi="Comic Sans MS"/>
          <w:sz w:val="20"/>
          <w:szCs w:val="20"/>
        </w:rPr>
        <w:tab/>
      </w:r>
    </w:p>
    <w:p w:rsidR="000173B0" w:rsidRPr="00890E89" w:rsidRDefault="000173B0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0173B0" w:rsidRDefault="000173B0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0173B0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3B0" w:rsidRDefault="000173B0" w:rsidP="00806A98">
      <w:pPr>
        <w:spacing w:after="0" w:line="240" w:lineRule="auto"/>
      </w:pPr>
      <w:r>
        <w:separator/>
      </w:r>
    </w:p>
  </w:endnote>
  <w:endnote w:type="continuationSeparator" w:id="0">
    <w:p w:rsidR="000173B0" w:rsidRDefault="000173B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3B0" w:rsidRDefault="000173B0">
    <w:pPr>
      <w:pStyle w:val="Footer"/>
    </w:pPr>
  </w:p>
  <w:p w:rsidR="000173B0" w:rsidRDefault="000173B0">
    <w:pPr>
      <w:pStyle w:val="Footer"/>
    </w:pPr>
  </w:p>
  <w:p w:rsidR="000173B0" w:rsidRDefault="000173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3B0" w:rsidRDefault="000173B0" w:rsidP="00806A98">
      <w:pPr>
        <w:spacing w:after="0" w:line="240" w:lineRule="auto"/>
      </w:pPr>
      <w:r>
        <w:separator/>
      </w:r>
    </w:p>
  </w:footnote>
  <w:footnote w:type="continuationSeparator" w:id="0">
    <w:p w:rsidR="000173B0" w:rsidRDefault="000173B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9"/>
  </w:num>
  <w:num w:numId="5">
    <w:abstractNumId w:val="23"/>
  </w:num>
  <w:num w:numId="6">
    <w:abstractNumId w:val="2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0"/>
  </w:num>
  <w:num w:numId="14">
    <w:abstractNumId w:val="26"/>
  </w:num>
  <w:num w:numId="15">
    <w:abstractNumId w:val="15"/>
  </w:num>
  <w:num w:numId="16">
    <w:abstractNumId w:val="12"/>
  </w:num>
  <w:num w:numId="17">
    <w:abstractNumId w:val="0"/>
  </w:num>
  <w:num w:numId="18">
    <w:abstractNumId w:val="22"/>
  </w:num>
  <w:num w:numId="19">
    <w:abstractNumId w:val="25"/>
  </w:num>
  <w:num w:numId="20">
    <w:abstractNumId w:val="6"/>
  </w:num>
  <w:num w:numId="21">
    <w:abstractNumId w:val="19"/>
  </w:num>
  <w:num w:numId="22">
    <w:abstractNumId w:val="10"/>
  </w:num>
  <w:num w:numId="23">
    <w:abstractNumId w:val="14"/>
  </w:num>
  <w:num w:numId="24">
    <w:abstractNumId w:val="17"/>
  </w:num>
  <w:num w:numId="25">
    <w:abstractNumId w:val="11"/>
  </w:num>
  <w:num w:numId="26">
    <w:abstractNumId w:val="24"/>
  </w:num>
  <w:num w:numId="27">
    <w:abstractNumId w:val="13"/>
  </w:num>
  <w:num w:numId="2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173B0"/>
    <w:rsid w:val="000306BF"/>
    <w:rsid w:val="000340B7"/>
    <w:rsid w:val="00045096"/>
    <w:rsid w:val="00057203"/>
    <w:rsid w:val="000614C2"/>
    <w:rsid w:val="000867DE"/>
    <w:rsid w:val="000F3B1A"/>
    <w:rsid w:val="00113F35"/>
    <w:rsid w:val="001471EA"/>
    <w:rsid w:val="00150544"/>
    <w:rsid w:val="0015787C"/>
    <w:rsid w:val="00165788"/>
    <w:rsid w:val="00167BA1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60ACE"/>
    <w:rsid w:val="00285501"/>
    <w:rsid w:val="00295171"/>
    <w:rsid w:val="002A1BCC"/>
    <w:rsid w:val="002A58AB"/>
    <w:rsid w:val="002B5687"/>
    <w:rsid w:val="002C40DB"/>
    <w:rsid w:val="0030759F"/>
    <w:rsid w:val="00314A15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97BC7"/>
    <w:rsid w:val="004B3BC2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2F5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6050"/>
    <w:rsid w:val="00764F63"/>
    <w:rsid w:val="007706DB"/>
    <w:rsid w:val="00785042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948F9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A2B7B"/>
    <w:rsid w:val="00BA482B"/>
    <w:rsid w:val="00BB3A48"/>
    <w:rsid w:val="00BC4B7C"/>
    <w:rsid w:val="00BC6104"/>
    <w:rsid w:val="00BE067A"/>
    <w:rsid w:val="00C110B3"/>
    <w:rsid w:val="00C3789F"/>
    <w:rsid w:val="00C644FA"/>
    <w:rsid w:val="00C66B23"/>
    <w:rsid w:val="00C73752"/>
    <w:rsid w:val="00C903B4"/>
    <w:rsid w:val="00CA20A7"/>
    <w:rsid w:val="00CE6E6F"/>
    <w:rsid w:val="00D73AC4"/>
    <w:rsid w:val="00D76339"/>
    <w:rsid w:val="00D94A26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5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3</Pages>
  <Words>169</Words>
  <Characters>968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2016-07-08T20:07:00Z</dcterms:created>
  <dcterms:modified xsi:type="dcterms:W3CDTF">2016-08-28T22:25:00Z</dcterms:modified>
</cp:coreProperties>
</file>